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</w:t>
      </w:r>
      <w:r w:rsidR="00E2420F">
        <w:rPr>
          <w:rFonts w:ascii="Corbel" w:hAnsi="Corbel"/>
          <w:smallCaps/>
          <w:sz w:val="24"/>
          <w:szCs w:val="24"/>
        </w:rPr>
        <w:t>2021/2022 – 2022/2023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85747A" w:rsidRDefault="00445970" w:rsidP="00B06A6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B06A6E">
        <w:rPr>
          <w:rFonts w:ascii="Corbel" w:hAnsi="Corbel"/>
          <w:sz w:val="20"/>
          <w:szCs w:val="20"/>
        </w:rPr>
        <w:t>Rok akademicki   2022/2023</w:t>
      </w:r>
    </w:p>
    <w:p w:rsidR="00B06A6E" w:rsidRPr="009C54AE" w:rsidRDefault="00B06A6E" w:rsidP="00B06A6E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27D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Wartości życia codziennego we współczesnych kulturach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F21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27D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F21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27D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449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27D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20792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276EF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7C74E7" w:rsidRDefault="00E22FBC" w:rsidP="007C74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960BB" w:rsidRPr="007C74E7" w:rsidRDefault="00327D65" w:rsidP="00327D65">
      <w:pPr>
        <w:rPr>
          <w:b/>
        </w:rPr>
      </w:pPr>
      <w:r>
        <w:tab/>
      </w:r>
      <w:r w:rsidRPr="007C74E7">
        <w:rPr>
          <w:b/>
        </w:rPr>
        <w:t>Zaliczenie z oceną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C90A8B" w:rsidP="007C74E7">
            <w:pPr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Stud</w:t>
            </w:r>
            <w:r w:rsidR="002276EF">
              <w:rPr>
                <w:rFonts w:ascii="Corbel" w:hAnsi="Corbel"/>
                <w:color w:val="000000"/>
                <w:szCs w:val="24"/>
              </w:rPr>
              <w:t>enci powinni dysponować</w:t>
            </w:r>
            <w:r w:rsidR="002276EF">
              <w:t xml:space="preserve"> ogólną wiedzą dotyczącą różnic kult</w:t>
            </w:r>
            <w:r w:rsidR="007C74E7">
              <w:t>urowych (zwyczajowych i związanych z tradycją</w:t>
            </w:r>
            <w:r w:rsidR="002276EF">
              <w:t xml:space="preserve">) oraz zasad </w:t>
            </w:r>
            <w:r w:rsidR="007C74E7">
              <w:t xml:space="preserve">budowania relacji społecznych w zróżnicowanym środowisku kulturowym.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B70938" w:rsidRDefault="00B70938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B70938" w:rsidTr="005554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Zaznajomienie z podstawową wiedzą dotyczącą prob</w:t>
            </w:r>
            <w:r w:rsidR="00C90A8B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lematyki </w:t>
            </w:r>
            <w:r w:rsidR="005E392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życia codziennego w różnych kulturach</w:t>
            </w:r>
          </w:p>
        </w:tc>
      </w:tr>
      <w:tr w:rsidR="00B70938" w:rsidTr="005554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938" w:rsidRDefault="00B70938" w:rsidP="005554F0">
            <w:pPr>
              <w:pStyle w:val="Cele"/>
              <w:spacing w:before="40" w:after="40" w:line="254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x-none"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Umie</w:t>
            </w:r>
            <w:r w:rsidR="005E392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jętność właściwego rozumienia k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ulturowego znaczenia</w:t>
            </w:r>
            <w:r w:rsidR="007C74E7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norm nieformalnych</w:t>
            </w:r>
          </w:p>
        </w:tc>
      </w:tr>
      <w:tr w:rsidR="00B70938" w:rsidTr="005554F0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938" w:rsidRDefault="007C74E7" w:rsidP="007C74E7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Znajomość</w:t>
            </w:r>
            <w:r w:rsidR="00B70938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zagadnień, dzi</w:t>
            </w:r>
            <w:r w:rsidR="00C90A8B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ałów i problemów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wynikających z różnic kulturowych</w:t>
            </w:r>
          </w:p>
        </w:tc>
      </w:tr>
      <w:tr w:rsidR="00B70938" w:rsidTr="005554F0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938" w:rsidRDefault="007C74E7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Otwartość i szacunek wobec innych zwyczajów i tradycji kulturowych</w:t>
            </w:r>
          </w:p>
        </w:tc>
      </w:tr>
    </w:tbl>
    <w:p w:rsidR="00B70938" w:rsidRDefault="00B70938" w:rsidP="00B70938">
      <w:pPr>
        <w:pStyle w:val="Punktygwne"/>
        <w:spacing w:before="0" w:after="0"/>
        <w:rPr>
          <w:rFonts w:ascii="Corbel" w:eastAsiaTheme="minorHAnsi" w:hAnsi="Corbel"/>
          <w:b w:val="0"/>
          <w:color w:val="000000"/>
          <w:szCs w:val="24"/>
        </w:rPr>
      </w:pPr>
    </w:p>
    <w:p w:rsidR="00B70938" w:rsidRDefault="00B70938" w:rsidP="00B70938">
      <w:pPr>
        <w:pStyle w:val="Podpunkty"/>
        <w:ind w:left="0"/>
        <w:rPr>
          <w:rFonts w:ascii="Corbel" w:hAnsi="Corbel"/>
          <w:sz w:val="24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8D61B3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52599" w:rsidRPr="009C54AE" w:rsidTr="008D61B3">
        <w:trPr>
          <w:trHeight w:val="276"/>
        </w:trPr>
        <w:tc>
          <w:tcPr>
            <w:tcW w:w="1680" w:type="dxa"/>
          </w:tcPr>
          <w:p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  <w:p w:rsidR="00552599" w:rsidRPr="00552599" w:rsidRDefault="00E2420F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sz w:val="22"/>
              </w:rPr>
              <w:t>K_W03</w:t>
            </w:r>
          </w:p>
        </w:tc>
        <w:tc>
          <w:tcPr>
            <w:tcW w:w="5975" w:type="dxa"/>
          </w:tcPr>
          <w:p w:rsidR="00552599" w:rsidRPr="00552599" w:rsidRDefault="00552599" w:rsidP="00552599">
            <w:pPr>
              <w:spacing w:after="0"/>
              <w:rPr>
                <w:b/>
                <w:smallCaps/>
              </w:rPr>
            </w:pPr>
            <w:r w:rsidRPr="00552599">
              <w:t>Absolwent zna i rozumie fundamentalne dylematy związane z kontaktami międzykulturowymi we współczesnym świecie</w:t>
            </w:r>
          </w:p>
        </w:tc>
        <w:tc>
          <w:tcPr>
            <w:tcW w:w="1865" w:type="dxa"/>
          </w:tcPr>
          <w:p w:rsidR="00552599" w:rsidRPr="00552599" w:rsidRDefault="00552599" w:rsidP="00552599">
            <w:pPr>
              <w:spacing w:after="0" w:line="240" w:lineRule="auto"/>
              <w:rPr>
                <w:rFonts w:ascii="Corbel" w:hAnsi="Corbel"/>
              </w:rPr>
            </w:pPr>
            <w:r w:rsidRPr="00552599">
              <w:rPr>
                <w:rFonts w:ascii="Corbel" w:hAnsi="Corbel"/>
              </w:rPr>
              <w:t>P7S_WK</w:t>
            </w:r>
          </w:p>
        </w:tc>
      </w:tr>
      <w:tr w:rsidR="00552599" w:rsidRPr="009C54AE" w:rsidTr="008D61B3">
        <w:trPr>
          <w:trHeight w:val="300"/>
        </w:trPr>
        <w:tc>
          <w:tcPr>
            <w:tcW w:w="1680" w:type="dxa"/>
          </w:tcPr>
          <w:p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02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:rsidR="00552599" w:rsidRPr="00E2420F" w:rsidRDefault="00E2420F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2420F">
              <w:rPr>
                <w:rFonts w:ascii="Corbel" w:hAnsi="Corbel"/>
                <w:sz w:val="22"/>
              </w:rPr>
              <w:t>K_W05</w:t>
            </w:r>
          </w:p>
        </w:tc>
        <w:tc>
          <w:tcPr>
            <w:tcW w:w="5975" w:type="dxa"/>
          </w:tcPr>
          <w:p w:rsidR="00552599" w:rsidRPr="00E2420F" w:rsidRDefault="00E2420F" w:rsidP="00E2420F">
            <w:pPr>
              <w:spacing w:after="0"/>
              <w:jc w:val="both"/>
              <w:rPr>
                <w:smallCaps/>
              </w:rPr>
            </w:pPr>
            <w:r w:rsidRPr="00E2420F">
              <w:t>Absolwent zna i rozumie relacje między strukturami i instytucjami społeczno-kulturalnymi w skali międzynarodowej i międzykulturowej oraz normy i reguły (prawne, organizacyjne, moralne, etyczne) organizujące struktury i instytucje społeczne</w:t>
            </w:r>
          </w:p>
        </w:tc>
        <w:tc>
          <w:tcPr>
            <w:tcW w:w="1865" w:type="dxa"/>
          </w:tcPr>
          <w:p w:rsidR="00552599" w:rsidRPr="00E2420F" w:rsidRDefault="00E2420F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2420F">
              <w:rPr>
                <w:rFonts w:ascii="Corbel" w:hAnsi="Corbel"/>
                <w:sz w:val="22"/>
              </w:rPr>
              <w:t>P7S_WK</w:t>
            </w:r>
          </w:p>
        </w:tc>
      </w:tr>
      <w:tr w:rsidR="00552599" w:rsidRPr="009C54AE" w:rsidTr="008D61B3">
        <w:trPr>
          <w:trHeight w:val="186"/>
        </w:trPr>
        <w:tc>
          <w:tcPr>
            <w:tcW w:w="1680" w:type="dxa"/>
          </w:tcPr>
          <w:p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:rsidR="00552599" w:rsidRPr="009C54AE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599">
              <w:rPr>
                <w:rFonts w:ascii="Corbel" w:hAnsi="Corbel"/>
                <w:sz w:val="22"/>
              </w:rPr>
              <w:t>K_U01</w:t>
            </w:r>
          </w:p>
        </w:tc>
        <w:tc>
          <w:tcPr>
            <w:tcW w:w="5975" w:type="dxa"/>
          </w:tcPr>
          <w:p w:rsidR="00552599" w:rsidRPr="00552599" w:rsidRDefault="00552599" w:rsidP="00552599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potrafi </w:t>
            </w:r>
            <w:r w:rsidRPr="00552599">
              <w:rPr>
                <w:rFonts w:ascii="Corbel" w:hAnsi="Corbel"/>
              </w:rPr>
              <w:t xml:space="preserve">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:rsidR="00552599" w:rsidRPr="009C54AE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599">
              <w:rPr>
                <w:rFonts w:ascii="Corbel" w:hAnsi="Corbel"/>
                <w:sz w:val="22"/>
              </w:rPr>
              <w:t>P7S_UW</w:t>
            </w:r>
          </w:p>
        </w:tc>
      </w:tr>
      <w:tr w:rsidR="00552599" w:rsidRPr="009C54AE" w:rsidTr="008D61B3">
        <w:trPr>
          <w:trHeight w:val="320"/>
        </w:trPr>
        <w:tc>
          <w:tcPr>
            <w:tcW w:w="1680" w:type="dxa"/>
          </w:tcPr>
          <w:p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:rsidR="00552599" w:rsidRPr="009C54AE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599">
              <w:rPr>
                <w:rFonts w:ascii="Corbel" w:hAnsi="Corbel"/>
                <w:sz w:val="22"/>
              </w:rPr>
              <w:t>K_U02</w:t>
            </w:r>
          </w:p>
        </w:tc>
        <w:tc>
          <w:tcPr>
            <w:tcW w:w="5975" w:type="dxa"/>
          </w:tcPr>
          <w:p w:rsidR="00552599" w:rsidRPr="00552599" w:rsidRDefault="00552599" w:rsidP="00552599">
            <w:pPr>
              <w:spacing w:after="0"/>
              <w:jc w:val="both"/>
              <w:rPr>
                <w:smallCaps/>
                <w:szCs w:val="24"/>
              </w:rPr>
            </w:pPr>
            <w:r w:rsidRPr="00552599">
              <w:t>Absolwent potrafi formułować złożone i nietypowe problemy badawcze z zakresu dyscyplin dotyczących komunikacji międzykulturowej</w:t>
            </w:r>
          </w:p>
        </w:tc>
        <w:tc>
          <w:tcPr>
            <w:tcW w:w="1865" w:type="dxa"/>
          </w:tcPr>
          <w:p w:rsidR="00552599" w:rsidRPr="009C54AE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599">
              <w:rPr>
                <w:rFonts w:ascii="Corbel" w:hAnsi="Corbel"/>
                <w:sz w:val="22"/>
              </w:rPr>
              <w:t>P7S_UW</w:t>
            </w:r>
          </w:p>
        </w:tc>
      </w:tr>
      <w:tr w:rsidR="00552599" w:rsidRPr="009C54AE" w:rsidTr="008D61B3">
        <w:tc>
          <w:tcPr>
            <w:tcW w:w="1680" w:type="dxa"/>
          </w:tcPr>
          <w:p w:rsidR="00B70938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</w:t>
            </w:r>
            <w:proofErr w:type="spellStart"/>
            <w:r w:rsidR="00B7093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B70938">
              <w:rPr>
                <w:rFonts w:ascii="Corbel" w:hAnsi="Corbel"/>
                <w:b w:val="0"/>
                <w:szCs w:val="24"/>
              </w:rPr>
              <w:t>_ 05</w:t>
            </w:r>
            <w:r w:rsidR="00B70938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:rsidR="00552599" w:rsidRPr="008D61B3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1B3">
              <w:rPr>
                <w:rFonts w:ascii="Corbel" w:hAnsi="Corbel"/>
                <w:sz w:val="22"/>
              </w:rPr>
              <w:t>K_K01</w:t>
            </w:r>
          </w:p>
        </w:tc>
        <w:tc>
          <w:tcPr>
            <w:tcW w:w="5975" w:type="dxa"/>
          </w:tcPr>
          <w:p w:rsidR="00552599" w:rsidRPr="008D61B3" w:rsidRDefault="00552599" w:rsidP="00552599">
            <w:pPr>
              <w:spacing w:after="0"/>
              <w:jc w:val="both"/>
              <w:rPr>
                <w:rFonts w:ascii="Corbel" w:hAnsi="Corbel"/>
              </w:rPr>
            </w:pPr>
            <w:r w:rsidRPr="008D61B3">
              <w:rPr>
                <w:rFonts w:ascii="Corbel" w:hAnsi="Corbel"/>
              </w:rPr>
              <w:t>Absolwent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:rsidR="00552599" w:rsidRPr="008D61B3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1B3">
              <w:rPr>
                <w:rFonts w:ascii="Corbel" w:hAnsi="Corbel"/>
                <w:sz w:val="22"/>
              </w:rPr>
              <w:t>P7S_KK</w:t>
            </w:r>
          </w:p>
        </w:tc>
      </w:tr>
      <w:tr w:rsidR="00552599" w:rsidRPr="009C54AE" w:rsidTr="008D61B3">
        <w:tc>
          <w:tcPr>
            <w:tcW w:w="1680" w:type="dxa"/>
          </w:tcPr>
          <w:p w:rsidR="00B70938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</w:t>
            </w:r>
            <w:proofErr w:type="spellStart"/>
            <w:r w:rsidR="00B7093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B70938">
              <w:rPr>
                <w:rFonts w:ascii="Corbel" w:hAnsi="Corbel"/>
                <w:b w:val="0"/>
                <w:szCs w:val="24"/>
              </w:rPr>
              <w:t>_ 06</w:t>
            </w:r>
            <w:r w:rsidR="00B70938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:rsidR="00552599" w:rsidRPr="008D61B3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1B3">
              <w:rPr>
                <w:rFonts w:ascii="Corbel" w:hAnsi="Corbel"/>
                <w:sz w:val="22"/>
              </w:rPr>
              <w:t>K_K04</w:t>
            </w:r>
          </w:p>
        </w:tc>
        <w:tc>
          <w:tcPr>
            <w:tcW w:w="5975" w:type="dxa"/>
          </w:tcPr>
          <w:p w:rsidR="00552599" w:rsidRPr="009C54AE" w:rsidRDefault="00552599" w:rsidP="00552599">
            <w:pPr>
              <w:rPr>
                <w:b/>
                <w:smallCaps/>
              </w:rPr>
            </w:pPr>
            <w:r>
              <w:t>Absolwent jest gotów do uznania wpływu różnych zjawisk na komunikację międzykulturową i odpowiedzialnego pełnienia ról zawodowych w tym kontekście</w:t>
            </w:r>
          </w:p>
        </w:tc>
        <w:tc>
          <w:tcPr>
            <w:tcW w:w="1865" w:type="dxa"/>
          </w:tcPr>
          <w:p w:rsidR="00552599" w:rsidRPr="008D61B3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1B3">
              <w:rPr>
                <w:rFonts w:ascii="Corbel" w:hAnsi="Corbel"/>
                <w:sz w:val="22"/>
              </w:rPr>
              <w:t>P7S_KR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C90A8B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C90A8B">
        <w:tc>
          <w:tcPr>
            <w:tcW w:w="9520" w:type="dxa"/>
          </w:tcPr>
          <w:p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1/ Role </w:t>
            </w:r>
            <w:r w:rsidR="00284E1F">
              <w:rPr>
                <w:rFonts w:ascii="Corbel" w:hAnsi="Corbel"/>
                <w:sz w:val="24"/>
                <w:szCs w:val="24"/>
              </w:rPr>
              <w:t>społeczne:</w:t>
            </w:r>
            <w:r>
              <w:rPr>
                <w:rFonts w:ascii="Corbel" w:hAnsi="Corbel"/>
                <w:sz w:val="24"/>
                <w:szCs w:val="24"/>
              </w:rPr>
              <w:t xml:space="preserve"> perspektywa funkcjonalistyczna – perspektywa interakcyjna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(analiza wybranych przykładów)</w:t>
            </w:r>
          </w:p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C90A8B">
        <w:tc>
          <w:tcPr>
            <w:tcW w:w="9520" w:type="dxa"/>
          </w:tcPr>
          <w:p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2/ Wartości materialistyczne – wartości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postmaterialistyczne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: edukacja; praca w systemie wartości (bezpieczeństwo ekonomiczne, rozwój, samorealizacja, etos pracy) – zróżnicowanie kulturowe   </w:t>
            </w:r>
          </w:p>
          <w:p w:rsidR="0085747A" w:rsidRPr="009C54AE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</w:t>
            </w:r>
          </w:p>
        </w:tc>
      </w:tr>
      <w:tr w:rsidR="0085747A" w:rsidRPr="009C54AE" w:rsidTr="00C90A8B">
        <w:trPr>
          <w:trHeight w:val="310"/>
        </w:trPr>
        <w:tc>
          <w:tcPr>
            <w:tcW w:w="9520" w:type="dxa"/>
          </w:tcPr>
          <w:p w:rsidR="00FF54A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  Życie rodzinne: relacje międzypokoleniowe (pokolenie zstępujące – pokolenie wstępujące),</w:t>
            </w:r>
          </w:p>
          <w:p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opiekuńczości</w:t>
            </w:r>
          </w:p>
          <w:p w:rsidR="008E35C9" w:rsidRPr="009C54AE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:rsidTr="00C90A8B">
        <w:trPr>
          <w:trHeight w:val="266"/>
        </w:trPr>
        <w:tc>
          <w:tcPr>
            <w:tcW w:w="9520" w:type="dxa"/>
          </w:tcPr>
          <w:p w:rsidR="00FF54A9" w:rsidRDefault="008E3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4/ 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Codzienne rytuały - </w:t>
            </w:r>
            <w:r w:rsidR="00B70938" w:rsidRPr="00C90A8B">
              <w:rPr>
                <w:rFonts w:ascii="Corbel" w:hAnsi="Corbel"/>
                <w:sz w:val="24"/>
                <w:szCs w:val="24"/>
              </w:rPr>
              <w:t>formuły skostniałe/ elastyczne</w:t>
            </w:r>
            <w:r w:rsidR="00520792">
              <w:rPr>
                <w:rFonts w:ascii="Corbel" w:hAnsi="Corbel"/>
                <w:sz w:val="24"/>
                <w:szCs w:val="24"/>
              </w:rPr>
              <w:t>; kultura „od kuchni” widziana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284E1F" w:rsidRPr="00C90A8B" w:rsidRDefault="00284E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:rsidTr="00C90A8B">
        <w:trPr>
          <w:trHeight w:val="206"/>
        </w:trPr>
        <w:tc>
          <w:tcPr>
            <w:tcW w:w="9520" w:type="dxa"/>
          </w:tcPr>
          <w:p w:rsidR="00FF54A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284E1F">
              <w:rPr>
                <w:rFonts w:ascii="Corbel" w:hAnsi="Corbel"/>
                <w:sz w:val="24"/>
                <w:szCs w:val="24"/>
              </w:rPr>
              <w:t>„Małe cnoty” – normy obyczajowe, rytuały grzecznościowe, podstawowe zasady budowania relacji społecznych</w:t>
            </w:r>
          </w:p>
          <w:p w:rsidR="00284E1F" w:rsidRDefault="00284E1F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:rsidTr="00C90A8B">
        <w:trPr>
          <w:trHeight w:val="360"/>
        </w:trPr>
        <w:tc>
          <w:tcPr>
            <w:tcW w:w="9520" w:type="dxa"/>
          </w:tcPr>
          <w:p w:rsidR="00FF54A9" w:rsidRDefault="008E3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284E1F">
              <w:rPr>
                <w:rFonts w:ascii="Corbel" w:hAnsi="Corbel"/>
                <w:sz w:val="24"/>
                <w:szCs w:val="24"/>
              </w:rPr>
              <w:t>S</w:t>
            </w:r>
            <w:r w:rsidR="005E3923">
              <w:rPr>
                <w:rFonts w:ascii="Corbel" w:hAnsi="Corbel"/>
                <w:sz w:val="24"/>
                <w:szCs w:val="24"/>
              </w:rPr>
              <w:t>tosunek do tradycji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- o</w:t>
            </w:r>
            <w:r w:rsidR="00284E1F" w:rsidRPr="00C90A8B">
              <w:rPr>
                <w:rFonts w:ascii="Corbel" w:hAnsi="Corbel"/>
                <w:sz w:val="24"/>
                <w:szCs w:val="24"/>
              </w:rPr>
              <w:t>brzędy, ceremonie,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święta</w:t>
            </w:r>
            <w:r w:rsidR="00520792">
              <w:rPr>
                <w:rFonts w:ascii="Corbel" w:hAnsi="Corbel"/>
                <w:sz w:val="24"/>
                <w:szCs w:val="24"/>
              </w:rPr>
              <w:t xml:space="preserve">; </w:t>
            </w:r>
          </w:p>
          <w:p w:rsidR="00C90A8B" w:rsidRDefault="00284E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90A8B" w:rsidRPr="009C54AE" w:rsidTr="00C90A8B">
        <w:trPr>
          <w:trHeight w:val="216"/>
        </w:trPr>
        <w:tc>
          <w:tcPr>
            <w:tcW w:w="9520" w:type="dxa"/>
          </w:tcPr>
          <w:p w:rsidR="00284E1F" w:rsidRDefault="008E35C9" w:rsidP="00284E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7/ </w:t>
            </w:r>
            <w:r w:rsidR="005E3923">
              <w:rPr>
                <w:rFonts w:ascii="Corbel" w:hAnsi="Corbel"/>
                <w:sz w:val="24"/>
                <w:szCs w:val="24"/>
              </w:rPr>
              <w:t>Czas wolny</w:t>
            </w:r>
            <w:r w:rsidR="00284E1F">
              <w:rPr>
                <w:rFonts w:ascii="Corbel" w:hAnsi="Corbel"/>
                <w:sz w:val="24"/>
                <w:szCs w:val="24"/>
              </w:rPr>
              <w:t>: rozrywki, relacje towarzyskie, turystyka</w:t>
            </w:r>
            <w:r w:rsidR="00520792">
              <w:rPr>
                <w:rFonts w:ascii="Corbel" w:hAnsi="Corbel"/>
                <w:sz w:val="24"/>
                <w:szCs w:val="24"/>
              </w:rPr>
              <w:t xml:space="preserve">, 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 </w:t>
            </w:r>
          </w:p>
          <w:p w:rsidR="00284E1F" w:rsidRDefault="00284E1F" w:rsidP="00284E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90A8B" w:rsidRPr="009C54AE" w:rsidTr="00C90A8B">
        <w:trPr>
          <w:trHeight w:val="276"/>
        </w:trPr>
        <w:tc>
          <w:tcPr>
            <w:tcW w:w="9520" w:type="dxa"/>
          </w:tcPr>
          <w:p w:rsidR="00C90A8B" w:rsidRDefault="00C90A8B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8/ </w:t>
            </w:r>
            <w:r w:rsidR="008E35C9">
              <w:rPr>
                <w:rFonts w:ascii="Corbel" w:hAnsi="Corbel"/>
                <w:sz w:val="24"/>
                <w:szCs w:val="24"/>
              </w:rPr>
              <w:t>Kulturowe matryce a i</w:t>
            </w:r>
            <w:r>
              <w:rPr>
                <w:rFonts w:ascii="Corbel" w:hAnsi="Corbel"/>
                <w:sz w:val="24"/>
                <w:szCs w:val="24"/>
              </w:rPr>
              <w:t>deały d</w:t>
            </w:r>
            <w:r w:rsidR="008E35C9">
              <w:rPr>
                <w:rFonts w:ascii="Corbel" w:hAnsi="Corbel"/>
                <w:sz w:val="24"/>
                <w:szCs w:val="24"/>
              </w:rPr>
              <w:t>obrego życia – analiza na przykładzie wybranych kultur</w:t>
            </w:r>
          </w:p>
          <w:p w:rsidR="00284E1F" w:rsidRPr="009C54AE" w:rsidRDefault="00284E1F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47588" w:rsidRDefault="00847588" w:rsidP="00284E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520792" w:rsidRDefault="00844997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153C41" w:rsidRPr="00520792">
        <w:rPr>
          <w:rFonts w:ascii="Corbel" w:hAnsi="Corbel"/>
          <w:b w:val="0"/>
          <w:smallCaps w:val="0"/>
          <w:szCs w:val="24"/>
        </w:rPr>
        <w:t xml:space="preserve">: </w:t>
      </w:r>
      <w:r w:rsidR="009F4610" w:rsidRPr="00520792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520792">
        <w:rPr>
          <w:rFonts w:ascii="Corbel" w:hAnsi="Corbel"/>
          <w:b w:val="0"/>
          <w:smallCaps w:val="0"/>
          <w:szCs w:val="24"/>
        </w:rPr>
        <w:t>tekstów z dyskusją,</w:t>
      </w:r>
      <w:r w:rsidR="001718A7" w:rsidRPr="00520792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520792">
        <w:rPr>
          <w:rFonts w:ascii="Corbel" w:hAnsi="Corbel"/>
          <w:b w:val="0"/>
          <w:smallCaps w:val="0"/>
          <w:szCs w:val="24"/>
        </w:rPr>
        <w:t>grupach</w:t>
      </w:r>
      <w:r w:rsidR="0071620A" w:rsidRPr="00520792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520792">
        <w:rPr>
          <w:rFonts w:ascii="Corbel" w:hAnsi="Corbel"/>
          <w:b w:val="0"/>
          <w:smallCaps w:val="0"/>
          <w:szCs w:val="24"/>
        </w:rPr>
        <w:t>rozwiązywanie zadań</w:t>
      </w:r>
      <w:r w:rsidR="007C74E7">
        <w:rPr>
          <w:rFonts w:ascii="Corbel" w:hAnsi="Corbel"/>
          <w:b w:val="0"/>
          <w:smallCaps w:val="0"/>
          <w:szCs w:val="24"/>
        </w:rPr>
        <w:t>, przygotowanie projektu</w:t>
      </w:r>
      <w:r w:rsidR="0071620A" w:rsidRPr="00520792">
        <w:rPr>
          <w:rFonts w:ascii="Corbel" w:hAnsi="Corbel"/>
          <w:b w:val="0"/>
          <w:smallCaps w:val="0"/>
          <w:szCs w:val="24"/>
        </w:rPr>
        <w:t>,</w:t>
      </w:r>
      <w:r w:rsidR="0085747A" w:rsidRPr="00520792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520792">
        <w:rPr>
          <w:rFonts w:ascii="Corbel" w:hAnsi="Corbel"/>
          <w:b w:val="0"/>
          <w:smallCaps w:val="0"/>
          <w:szCs w:val="24"/>
        </w:rPr>
        <w:t>),</w:t>
      </w:r>
      <w:r w:rsidR="001718A7" w:rsidRPr="00520792">
        <w:rPr>
          <w:rFonts w:ascii="Corbel" w:hAnsi="Corbel"/>
          <w:b w:val="0"/>
          <w:smallCaps w:val="0"/>
          <w:szCs w:val="24"/>
        </w:rPr>
        <w:t xml:space="preserve">gry dydaktyczne, </w:t>
      </w:r>
      <w:r w:rsidR="0085747A" w:rsidRPr="00520792">
        <w:rPr>
          <w:rFonts w:ascii="Corbel" w:hAnsi="Corbel"/>
          <w:b w:val="0"/>
          <w:smallCaps w:val="0"/>
          <w:szCs w:val="24"/>
        </w:rPr>
        <w:t xml:space="preserve">metody kształcenia na odległość </w:t>
      </w:r>
    </w:p>
    <w:p w:rsidR="00E960BB" w:rsidRPr="0052079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52079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7C74E7" w:rsidTr="00C05F44">
        <w:tc>
          <w:tcPr>
            <w:tcW w:w="1985" w:type="dxa"/>
            <w:vAlign w:val="center"/>
          </w:tcPr>
          <w:p w:rsidR="0085747A" w:rsidRPr="007C74E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7C74E7" w:rsidRDefault="0052079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7C74E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7C74E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7C74E7" w:rsidRDefault="00E9572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  <w:bookmarkStart w:id="0" w:name="_GoBack"/>
            <w:bookmarkEnd w:id="0"/>
          </w:p>
        </w:tc>
      </w:tr>
      <w:tr w:rsidR="0085747A" w:rsidRPr="007C74E7" w:rsidTr="00C05F44">
        <w:tc>
          <w:tcPr>
            <w:tcW w:w="1985" w:type="dxa"/>
          </w:tcPr>
          <w:p w:rsidR="0085747A" w:rsidRPr="007C74E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7C74E7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7C74E7">
              <w:rPr>
                <w:rFonts w:ascii="Corbel" w:hAnsi="Corbel"/>
                <w:b w:val="0"/>
                <w:sz w:val="22"/>
              </w:rPr>
              <w:t xml:space="preserve">_ 01 </w:t>
            </w:r>
          </w:p>
          <w:p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:rsidR="0085747A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projekt</w:t>
            </w:r>
          </w:p>
        </w:tc>
        <w:tc>
          <w:tcPr>
            <w:tcW w:w="2126" w:type="dxa"/>
          </w:tcPr>
          <w:p w:rsidR="0085747A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 xml:space="preserve"> 1-8</w:t>
            </w:r>
          </w:p>
        </w:tc>
      </w:tr>
      <w:tr w:rsidR="0085747A" w:rsidRPr="007C74E7" w:rsidTr="00B70938">
        <w:trPr>
          <w:trHeight w:val="310"/>
        </w:trPr>
        <w:tc>
          <w:tcPr>
            <w:tcW w:w="1985" w:type="dxa"/>
          </w:tcPr>
          <w:p w:rsidR="0085747A" w:rsidRPr="007C74E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02</w:t>
            </w:r>
          </w:p>
          <w:p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:rsidR="0085747A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:rsidR="0085747A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 xml:space="preserve"> 2-7</w:t>
            </w:r>
          </w:p>
        </w:tc>
      </w:tr>
      <w:tr w:rsidR="00B70938" w:rsidRPr="007C74E7" w:rsidTr="00B70938">
        <w:trPr>
          <w:trHeight w:val="270"/>
        </w:trPr>
        <w:tc>
          <w:tcPr>
            <w:tcW w:w="1985" w:type="dxa"/>
          </w:tcPr>
          <w:p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03</w:t>
            </w:r>
          </w:p>
          <w:p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 xml:space="preserve"> 1-5</w:t>
            </w:r>
          </w:p>
        </w:tc>
      </w:tr>
      <w:tr w:rsidR="00B70938" w:rsidRPr="007C74E7" w:rsidTr="00B70938">
        <w:trPr>
          <w:trHeight w:val="230"/>
        </w:trPr>
        <w:tc>
          <w:tcPr>
            <w:tcW w:w="1985" w:type="dxa"/>
          </w:tcPr>
          <w:p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04</w:t>
            </w:r>
          </w:p>
          <w:p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26" w:type="dxa"/>
          </w:tcPr>
          <w:p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>7-8</w:t>
            </w:r>
          </w:p>
        </w:tc>
      </w:tr>
      <w:tr w:rsidR="00B70938" w:rsidRPr="007C74E7" w:rsidTr="00B70938">
        <w:trPr>
          <w:trHeight w:val="270"/>
        </w:trPr>
        <w:tc>
          <w:tcPr>
            <w:tcW w:w="1985" w:type="dxa"/>
          </w:tcPr>
          <w:p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05</w:t>
            </w:r>
          </w:p>
          <w:p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26" w:type="dxa"/>
          </w:tcPr>
          <w:p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>3-4</w:t>
            </w:r>
          </w:p>
        </w:tc>
      </w:tr>
      <w:tr w:rsidR="00B70938" w:rsidRPr="007C74E7" w:rsidTr="00C05F44">
        <w:trPr>
          <w:trHeight w:val="270"/>
        </w:trPr>
        <w:tc>
          <w:tcPr>
            <w:tcW w:w="1985" w:type="dxa"/>
          </w:tcPr>
          <w:p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06</w:t>
            </w:r>
          </w:p>
          <w:p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26" w:type="dxa"/>
          </w:tcPr>
          <w:p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 xml:space="preserve"> 2-6</w:t>
            </w:r>
          </w:p>
        </w:tc>
      </w:tr>
    </w:tbl>
    <w:p w:rsidR="00923D7D" w:rsidRPr="007C74E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433944" w:rsidRDefault="0043394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433944" w:rsidRDefault="00433944" w:rsidP="00433944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433944" w:rsidTr="00433944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944" w:rsidRDefault="00433944">
            <w:pPr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 xml:space="preserve">ocena bardzo dobra:  </w:t>
            </w:r>
            <w:r>
              <w:rPr>
                <w:rFonts w:ascii="Corbel" w:hAnsi="Corbel"/>
                <w:sz w:val="20"/>
                <w:szCs w:val="20"/>
              </w:rPr>
              <w:t>aktywny, merytoryczny udział w zajęciach;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określonego kontekstu kulturowego; znajomość literatury przedmiotu; umiejętność problematyzacji i analizy wybranego zagadnienia – przedstawienie projektu.</w:t>
            </w:r>
          </w:p>
        </w:tc>
      </w:tr>
      <w:tr w:rsidR="00433944" w:rsidTr="00433944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 xml:space="preserve">ocena plus dobra: </w:t>
            </w:r>
            <w:r>
              <w:rPr>
                <w:rFonts w:ascii="Corbel" w:hAnsi="Corbel"/>
                <w:sz w:val="20"/>
                <w:szCs w:val="20"/>
              </w:rPr>
              <w:t>aktywny, merytoryczny udział w zajęciach; umiejętność zaprezentowania wiedzy nabytej w ramach przedmiotu (rekonstrukcja, analiza porównawcza uwzględniająca kontekst kulturowy omawianego zagadnienia); znajomość literatury przedmiotu; problemowa prezentacja projektu.</w:t>
            </w:r>
          </w:p>
        </w:tc>
      </w:tr>
      <w:tr w:rsidR="00433944" w:rsidTr="00433944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dobra:</w:t>
            </w:r>
            <w:r>
              <w:rPr>
                <w:rFonts w:ascii="Corbel" w:hAnsi="Corbel"/>
                <w:sz w:val="20"/>
                <w:szCs w:val="20"/>
              </w:rPr>
              <w:t xml:space="preserve"> aktywny udział w zajęciach, umiejętności zaprezentowania wiedzy nabytej w ramach przedmiotu (rekonstrukcja,  analiza porównawcza uwzględniająca kontekst kulturowy omawianego zagadnienia; znajomość podstawowej literatury przedmiotu; syntetyczna prezentacja wybranego problemu – projekt.  </w:t>
            </w:r>
          </w:p>
        </w:tc>
      </w:tr>
      <w:tr w:rsidR="00433944" w:rsidTr="00433944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plus dostateczna:</w:t>
            </w:r>
            <w:r>
              <w:rPr>
                <w:rFonts w:ascii="Corbel" w:hAnsi="Corbel"/>
                <w:sz w:val="20"/>
                <w:szCs w:val="20"/>
              </w:rPr>
              <w:t xml:space="preserve"> udział w zajęciach,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>
              <w:rPr>
                <w:rFonts w:ascii="Corbel" w:hAnsi="Corbel"/>
                <w:sz w:val="20"/>
                <w:szCs w:val="20"/>
              </w:rPr>
              <w:t xml:space="preserve">umiejętności zaprezentowania wiedzy nabytej w ramach przedmiotu na poziomie  rekonstrukcji wymaganych treści; znajomość podstawowej literatury z zakresu przedmiotu, przedstawienie projektu o charakterze rekonstrukcyjnym. </w:t>
            </w:r>
          </w:p>
        </w:tc>
      </w:tr>
      <w:tr w:rsidR="00433944" w:rsidTr="00433944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dostateczna:</w:t>
            </w:r>
            <w:r>
              <w:rPr>
                <w:rFonts w:ascii="Corbel" w:hAnsi="Corbel"/>
                <w:sz w:val="20"/>
                <w:szCs w:val="20"/>
              </w:rPr>
              <w:t xml:space="preserve"> udział w zajęciach, umiejętności zaprezentowania podstawowej wiedzy nabytej w ramach przedmiotu na poziomie  rekonstrukcji wymaganych treści, streszczenie wybranego problemu (projekt); znajomość podstawowej literatury z zakresu przedmiotu.</w:t>
            </w:r>
          </w:p>
        </w:tc>
      </w:tr>
      <w:tr w:rsidR="00433944" w:rsidTr="00433944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niedostateczna:</w:t>
            </w:r>
            <w:r>
              <w:rPr>
                <w:rFonts w:ascii="Corbel" w:hAnsi="Corbel"/>
                <w:sz w:val="20"/>
                <w:szCs w:val="20"/>
              </w:rPr>
              <w:t xml:space="preserve"> nieobecność na zajęciach, niedostateczny poziom wiedzy nabytej w ramach przedmiotu, nieprzygotowanie referatu, nieznajomość podstawowych pozycji bibliograficznych dotyczących przedmiotu.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327D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udział w konsultacjach</w:t>
            </w:r>
          </w:p>
          <w:p w:rsidR="00520792" w:rsidRPr="009C54AE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ustne zaliczenie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przygotowanie do zajęć</w:t>
            </w:r>
          </w:p>
          <w:p w:rsidR="00520792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 godz. – przygotowanie do ustnego zaliczenia</w:t>
            </w:r>
          </w:p>
          <w:p w:rsidR="00520792" w:rsidRPr="009C54AE" w:rsidRDefault="007C74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 godz. – przygotowanie projektu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06A6E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85747A" w:rsidRPr="009C54AE" w:rsidRDefault="00327D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Edensor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T., Tożsamość narodowa, kultura popularna i życie codzienne, przeł. A. Sadza, Wydawnictwo UJ, Kraków 2004.</w:t>
            </w:r>
          </w:p>
          <w:p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Jenner G., </w:t>
            </w:r>
            <w:r w:rsidRPr="00D660F6">
              <w:rPr>
                <w:rFonts w:ascii="Corbel" w:hAnsi="Corbel"/>
                <w:b w:val="0"/>
                <w:i/>
                <w:smallCaps w:val="0"/>
                <w:szCs w:val="24"/>
              </w:rPr>
              <w:t>Milion lat w jeden dzień: fascynująca historia życia codziennego od jaskini do globalnej wioski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J. Mastalerz, PWN, Warszawa 2016.</w:t>
            </w:r>
          </w:p>
          <w:p w:rsidR="00D660F6" w:rsidRP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Krzyżagórska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-Pisarek K.,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Życie po angielsku,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Pracownia Słów, Warszawa 2005. </w:t>
            </w:r>
          </w:p>
          <w:p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F6">
              <w:rPr>
                <w:rFonts w:ascii="Corbel" w:hAnsi="Corbel"/>
                <w:b w:val="0"/>
                <w:i/>
                <w:smallCaps w:val="0"/>
                <w:szCs w:val="24"/>
              </w:rPr>
              <w:t>Semiotyczne wymiary codzienności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A. Grzegorczyk, A. Kaczmarek, K.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Machtyl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Naukowe UAM, Poznań 2018.</w:t>
            </w:r>
          </w:p>
          <w:p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Reinhard W.,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po europejsku: od czasów najdawniejszych do współczesności,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przeł. J. Antkowiak, red. Naukowa W. Burszta, Wydawnictwo Naukowe PWN, Warszawa 2009.</w:t>
            </w:r>
          </w:p>
          <w:p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Skakuj-Puri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codzienne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Delhi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Akademickie Dialog, Warszawa 2011.</w:t>
            </w:r>
          </w:p>
          <w:p w:rsidR="00B06A6E" w:rsidRDefault="00B06A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Szczepańska-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Pabiszczak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Janusowe oblicze „świata życia codziennego”: interpretacje kulturowe i socjologiczne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Exemplum, Poznań 2011.</w:t>
            </w:r>
          </w:p>
          <w:p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Taida-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Drózd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codzienne w Abu Zabi: 1989-2004,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Wydawnictwo „Dialog”, Warszawa 2004.</w:t>
            </w:r>
          </w:p>
          <w:p w:rsidR="00D660F6" w:rsidRP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Watanuki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Japoński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codziennik</w:t>
            </w:r>
            <w:proofErr w:type="spellEnd"/>
            <w:r w:rsidRPr="00D660F6">
              <w:rPr>
                <w:rFonts w:ascii="Corbel" w:hAnsi="Corbel"/>
                <w:b w:val="0"/>
                <w:smallCaps w:val="0"/>
                <w:szCs w:val="24"/>
              </w:rPr>
              <w:t>, cz. 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(Warszawa 2011), cz. 2 (Warszawa 2012).</w:t>
            </w:r>
          </w:p>
          <w:p w:rsidR="00D660F6" w:rsidRPr="00B06A6E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55214" w:rsidRPr="00B06A6E" w:rsidRDefault="00255214" w:rsidP="00255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Assmann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Pamięć kulturowa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Kryczyńska-Pham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2008.</w:t>
            </w:r>
          </w:p>
          <w:p w:rsidR="00255214" w:rsidRDefault="00255214" w:rsidP="00255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Kultura jako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praxis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przeł. J. Konieczny, Wydawnictwo Naukowe PWN, Warszawa 2012.</w:t>
            </w:r>
          </w:p>
          <w:p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Connerton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społeczeństwa pamiętają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M. Napiórkowski, Warszawa 2012.</w:t>
            </w:r>
          </w:p>
          <w:p w:rsidR="00D660F6" w:rsidRP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Hendry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25521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Japończycy: kultura i społeczeństwo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przeł. T.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Tesznar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UJ, Kraków 2013.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B70938" w:rsidRDefault="00B7093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B7093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B51" w:rsidRDefault="001D4B51" w:rsidP="00C16ABF">
      <w:pPr>
        <w:spacing w:after="0" w:line="240" w:lineRule="auto"/>
      </w:pPr>
      <w:r>
        <w:separator/>
      </w:r>
    </w:p>
  </w:endnote>
  <w:endnote w:type="continuationSeparator" w:id="0">
    <w:p w:rsidR="001D4B51" w:rsidRDefault="001D4B5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B51" w:rsidRDefault="001D4B51" w:rsidP="00C16ABF">
      <w:pPr>
        <w:spacing w:after="0" w:line="240" w:lineRule="auto"/>
      </w:pPr>
      <w:r>
        <w:separator/>
      </w:r>
    </w:p>
  </w:footnote>
  <w:footnote w:type="continuationSeparator" w:id="0">
    <w:p w:rsidR="001D4B51" w:rsidRDefault="001D4B5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28B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FDD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69F"/>
    <w:rsid w:val="00192F37"/>
    <w:rsid w:val="001A70D2"/>
    <w:rsid w:val="001D4B51"/>
    <w:rsid w:val="001D657B"/>
    <w:rsid w:val="001D7B54"/>
    <w:rsid w:val="001E0209"/>
    <w:rsid w:val="001F21F0"/>
    <w:rsid w:val="001F2CA2"/>
    <w:rsid w:val="002144C0"/>
    <w:rsid w:val="00217FC0"/>
    <w:rsid w:val="0022477D"/>
    <w:rsid w:val="002276EF"/>
    <w:rsid w:val="002278A9"/>
    <w:rsid w:val="002336F9"/>
    <w:rsid w:val="0024028F"/>
    <w:rsid w:val="00244ABC"/>
    <w:rsid w:val="00255214"/>
    <w:rsid w:val="00281FF2"/>
    <w:rsid w:val="00284E1F"/>
    <w:rsid w:val="002857DE"/>
    <w:rsid w:val="00291567"/>
    <w:rsid w:val="0029286A"/>
    <w:rsid w:val="00294AF5"/>
    <w:rsid w:val="002971B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7D65"/>
    <w:rsid w:val="003343CF"/>
    <w:rsid w:val="00346FE9"/>
    <w:rsid w:val="0034759A"/>
    <w:rsid w:val="003503F6"/>
    <w:rsid w:val="003530DD"/>
    <w:rsid w:val="00363F78"/>
    <w:rsid w:val="0038247D"/>
    <w:rsid w:val="003A0A5B"/>
    <w:rsid w:val="003A1176"/>
    <w:rsid w:val="003A554B"/>
    <w:rsid w:val="003A77E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3944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52C6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0792"/>
    <w:rsid w:val="005363C4"/>
    <w:rsid w:val="00536BDE"/>
    <w:rsid w:val="00543ACC"/>
    <w:rsid w:val="00552599"/>
    <w:rsid w:val="0056696D"/>
    <w:rsid w:val="0059484D"/>
    <w:rsid w:val="005A0855"/>
    <w:rsid w:val="005A3196"/>
    <w:rsid w:val="005C080F"/>
    <w:rsid w:val="005C55E5"/>
    <w:rsid w:val="005C696A"/>
    <w:rsid w:val="005D2F07"/>
    <w:rsid w:val="005E3923"/>
    <w:rsid w:val="005E6E85"/>
    <w:rsid w:val="005F31D2"/>
    <w:rsid w:val="005F6A0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12D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74E7"/>
    <w:rsid w:val="007D6E56"/>
    <w:rsid w:val="007F1652"/>
    <w:rsid w:val="007F4155"/>
    <w:rsid w:val="0081554D"/>
    <w:rsid w:val="0081707E"/>
    <w:rsid w:val="00827BB2"/>
    <w:rsid w:val="00844997"/>
    <w:rsid w:val="008449B3"/>
    <w:rsid w:val="00847588"/>
    <w:rsid w:val="0085747A"/>
    <w:rsid w:val="00863E2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1B3"/>
    <w:rsid w:val="008E35C9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1910"/>
    <w:rsid w:val="009C1331"/>
    <w:rsid w:val="009C3E31"/>
    <w:rsid w:val="009C54AE"/>
    <w:rsid w:val="009C788E"/>
    <w:rsid w:val="009E3B41"/>
    <w:rsid w:val="009F3C5C"/>
    <w:rsid w:val="009F4610"/>
    <w:rsid w:val="00A00ECC"/>
    <w:rsid w:val="00A0217C"/>
    <w:rsid w:val="00A155EE"/>
    <w:rsid w:val="00A2245B"/>
    <w:rsid w:val="00A30110"/>
    <w:rsid w:val="00A353C7"/>
    <w:rsid w:val="00A36899"/>
    <w:rsid w:val="00A371F6"/>
    <w:rsid w:val="00A417B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A6E"/>
    <w:rsid w:val="00B135B1"/>
    <w:rsid w:val="00B3130B"/>
    <w:rsid w:val="00B40ADB"/>
    <w:rsid w:val="00B43B77"/>
    <w:rsid w:val="00B43E80"/>
    <w:rsid w:val="00B607DB"/>
    <w:rsid w:val="00B66529"/>
    <w:rsid w:val="00B70938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706"/>
    <w:rsid w:val="00C766DF"/>
    <w:rsid w:val="00C90A8B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0F6"/>
    <w:rsid w:val="00D74119"/>
    <w:rsid w:val="00D8075B"/>
    <w:rsid w:val="00D8678B"/>
    <w:rsid w:val="00DA2114"/>
    <w:rsid w:val="00DE09C0"/>
    <w:rsid w:val="00DE4A14"/>
    <w:rsid w:val="00DF320D"/>
    <w:rsid w:val="00DF71C8"/>
    <w:rsid w:val="00E01A82"/>
    <w:rsid w:val="00E129B8"/>
    <w:rsid w:val="00E21E7D"/>
    <w:rsid w:val="00E22FBC"/>
    <w:rsid w:val="00E2420F"/>
    <w:rsid w:val="00E24BF5"/>
    <w:rsid w:val="00E25338"/>
    <w:rsid w:val="00E51E44"/>
    <w:rsid w:val="00E63348"/>
    <w:rsid w:val="00E77E88"/>
    <w:rsid w:val="00E8107D"/>
    <w:rsid w:val="00E9572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C68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4A9"/>
    <w:rsid w:val="00FF5E7D"/>
    <w:rsid w:val="00FF6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B7093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617D-9892-450D-8430-40CC1CBED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141</TotalTime>
  <Pages>5</Pages>
  <Words>1276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Marcin</cp:lastModifiedBy>
  <cp:revision>36</cp:revision>
  <cp:lastPrinted>2019-02-06T12:12:00Z</cp:lastPrinted>
  <dcterms:created xsi:type="dcterms:W3CDTF">2020-10-21T18:58:00Z</dcterms:created>
  <dcterms:modified xsi:type="dcterms:W3CDTF">2021-01-05T23:34:00Z</dcterms:modified>
</cp:coreProperties>
</file>